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E57F1" w14:textId="77777777" w:rsidR="00D51991" w:rsidRDefault="00D51991" w:rsidP="00D519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MARCAM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4A0808F" w14:textId="77777777" w:rsidR="00D51991" w:rsidRDefault="00D51991" w:rsidP="00D519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Quainton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Buckinghamshire. Yeoman.</w:t>
      </w:r>
    </w:p>
    <w:p w14:paraId="5C70B6C7" w14:textId="77777777" w:rsidR="00D51991" w:rsidRDefault="00D51991" w:rsidP="00D519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B20DF69" w14:textId="77777777" w:rsidR="00D51991" w:rsidRDefault="00D51991" w:rsidP="00D519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727A74B" w14:textId="77777777" w:rsidR="00D51991" w:rsidRDefault="00D51991" w:rsidP="00D519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Edmund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Hustyng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him.</w:t>
      </w:r>
    </w:p>
    <w:p w14:paraId="7749D4AA" w14:textId="77777777" w:rsidR="00D51991" w:rsidRDefault="00D51991" w:rsidP="00D519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6707797" w14:textId="77777777" w:rsidR="00D51991" w:rsidRDefault="00D51991" w:rsidP="00D519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3A8C330" w14:textId="77777777" w:rsidR="00D51991" w:rsidRDefault="00D51991" w:rsidP="00D519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C54A80E" w14:textId="77777777" w:rsidR="00D51991" w:rsidRDefault="00D51991" w:rsidP="00D519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February 2021</w:t>
      </w:r>
    </w:p>
    <w:p w14:paraId="54EB895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BE1CB" w14:textId="77777777" w:rsidR="00D51991" w:rsidRDefault="00D51991" w:rsidP="009139A6">
      <w:r>
        <w:separator/>
      </w:r>
    </w:p>
  </w:endnote>
  <w:endnote w:type="continuationSeparator" w:id="0">
    <w:p w14:paraId="544A5708" w14:textId="77777777" w:rsidR="00D51991" w:rsidRDefault="00D519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881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50A9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8B3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FA9D6" w14:textId="77777777" w:rsidR="00D51991" w:rsidRDefault="00D51991" w:rsidP="009139A6">
      <w:r>
        <w:separator/>
      </w:r>
    </w:p>
  </w:footnote>
  <w:footnote w:type="continuationSeparator" w:id="0">
    <w:p w14:paraId="02216FEA" w14:textId="77777777" w:rsidR="00D51991" w:rsidRDefault="00D519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F20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F15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CA5B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991"/>
    <w:rsid w:val="000666E0"/>
    <w:rsid w:val="002510B7"/>
    <w:rsid w:val="005C130B"/>
    <w:rsid w:val="00826F5C"/>
    <w:rsid w:val="009139A6"/>
    <w:rsid w:val="009448BB"/>
    <w:rsid w:val="00A3176C"/>
    <w:rsid w:val="00BA00AB"/>
    <w:rsid w:val="00D5199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6FF94"/>
  <w15:chartTrackingRefBased/>
  <w15:docId w15:val="{99FC3508-6333-4B75-96A5-40A718836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519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2021-03-28T11:22:00Z</dcterms:created>
  <dcterms:modified xsi:type="dcterms:W3CDTF">2021-03-28T11:23:00Z</dcterms:modified>
</cp:coreProperties>
</file>